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7C7BA" w14:textId="77777777" w:rsidR="002F1F20" w:rsidRDefault="002F1F20" w:rsidP="002F1F20">
      <w:pPr>
        <w:pStyle w:val="NoSpacing"/>
      </w:pPr>
      <w:r>
        <w:rPr>
          <w:u w:val="single"/>
        </w:rPr>
        <w:t>John BACON</w:t>
      </w:r>
      <w:r>
        <w:t xml:space="preserve">      (fl.1500)</w:t>
      </w:r>
    </w:p>
    <w:p w14:paraId="0F361EB6" w14:textId="66A5ECDC" w:rsidR="002F1F20" w:rsidRDefault="002F1F20" w:rsidP="002F1F20">
      <w:pPr>
        <w:pStyle w:val="NoSpacing"/>
      </w:pPr>
      <w:r>
        <w:t xml:space="preserve">of </w:t>
      </w:r>
      <w:proofErr w:type="spellStart"/>
      <w:r>
        <w:t>He</w:t>
      </w:r>
      <w:r w:rsidR="00513492">
        <w:t>sset</w:t>
      </w:r>
      <w:proofErr w:type="spellEnd"/>
      <w:r w:rsidR="00513492">
        <w:t>, Suffolk</w:t>
      </w:r>
      <w:bookmarkStart w:id="0" w:name="_GoBack"/>
      <w:bookmarkEnd w:id="0"/>
      <w:r>
        <w:t>.</w:t>
      </w:r>
    </w:p>
    <w:p w14:paraId="2A44F493" w14:textId="77777777" w:rsidR="002F1F20" w:rsidRDefault="002F1F20" w:rsidP="002F1F20">
      <w:pPr>
        <w:pStyle w:val="NoSpacing"/>
      </w:pPr>
    </w:p>
    <w:p w14:paraId="326777AE" w14:textId="77777777" w:rsidR="002F1F20" w:rsidRDefault="002F1F20" w:rsidP="002F1F20">
      <w:pPr>
        <w:pStyle w:val="NoSpacing"/>
      </w:pPr>
    </w:p>
    <w:p w14:paraId="4667249A" w14:textId="77777777" w:rsidR="002F1F20" w:rsidRDefault="002F1F20" w:rsidP="002F1F20">
      <w:pPr>
        <w:pStyle w:val="NoSpacing"/>
      </w:pPr>
      <w:r>
        <w:tab/>
        <w:t>1500</w:t>
      </w:r>
      <w:r>
        <w:tab/>
        <w:t>He made his Will.</w:t>
      </w:r>
    </w:p>
    <w:p w14:paraId="7DF41257" w14:textId="77777777" w:rsidR="002F1F20" w:rsidRDefault="002F1F20" w:rsidP="002F1F2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Cage 26)</w:t>
      </w:r>
    </w:p>
    <w:p w14:paraId="1770911D" w14:textId="77777777" w:rsidR="002F1F20" w:rsidRDefault="002F1F20" w:rsidP="002F1F20">
      <w:pPr>
        <w:pStyle w:val="NoSpacing"/>
      </w:pPr>
    </w:p>
    <w:p w14:paraId="547BC29A" w14:textId="77777777" w:rsidR="002F1F20" w:rsidRDefault="002F1F20" w:rsidP="002F1F20">
      <w:pPr>
        <w:pStyle w:val="NoSpacing"/>
      </w:pPr>
    </w:p>
    <w:p w14:paraId="2AE56936" w14:textId="77777777" w:rsidR="002F1F20" w:rsidRDefault="002F1F20" w:rsidP="002F1F20">
      <w:pPr>
        <w:pStyle w:val="NoSpacing"/>
      </w:pPr>
    </w:p>
    <w:p w14:paraId="3E01F93C" w14:textId="77777777" w:rsidR="002F1F20" w:rsidRDefault="002F1F20" w:rsidP="002F1F20">
      <w:pPr>
        <w:pStyle w:val="NoSpacing"/>
      </w:pPr>
      <w:r>
        <w:t>11 September 2014</w:t>
      </w:r>
    </w:p>
    <w:p w14:paraId="6CC34A9C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EDDB6" w14:textId="77777777" w:rsidR="002F1F20" w:rsidRDefault="002F1F20" w:rsidP="00920DE3">
      <w:pPr>
        <w:spacing w:after="0" w:line="240" w:lineRule="auto"/>
      </w:pPr>
      <w:r>
        <w:separator/>
      </w:r>
    </w:p>
  </w:endnote>
  <w:endnote w:type="continuationSeparator" w:id="0">
    <w:p w14:paraId="432133A6" w14:textId="77777777" w:rsidR="002F1F20" w:rsidRDefault="002F1F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C2B7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2B004" w14:textId="77777777" w:rsidR="00C009D8" w:rsidRPr="00C009D8" w:rsidRDefault="00C009D8">
    <w:pPr>
      <w:pStyle w:val="Footer"/>
    </w:pPr>
    <w:r>
      <w:t>Copyright I.S.Rogers 9 August 2013</w:t>
    </w:r>
  </w:p>
  <w:p w14:paraId="2B177B4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CC20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23E62" w14:textId="77777777" w:rsidR="002F1F20" w:rsidRDefault="002F1F20" w:rsidP="00920DE3">
      <w:pPr>
        <w:spacing w:after="0" w:line="240" w:lineRule="auto"/>
      </w:pPr>
      <w:r>
        <w:separator/>
      </w:r>
    </w:p>
  </w:footnote>
  <w:footnote w:type="continuationSeparator" w:id="0">
    <w:p w14:paraId="7F2C7D2D" w14:textId="77777777" w:rsidR="002F1F20" w:rsidRDefault="002F1F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E7BB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5E8D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93EC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F20"/>
    <w:rsid w:val="00120749"/>
    <w:rsid w:val="002F1F20"/>
    <w:rsid w:val="005134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BCDD7"/>
  <w15:docId w15:val="{3B70D16E-37C1-4B3A-8A6B-8234D1FA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F1F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2014-09-11T19:54:00Z</dcterms:created>
  <dcterms:modified xsi:type="dcterms:W3CDTF">2018-01-23T08:26:00Z</dcterms:modified>
</cp:coreProperties>
</file>